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6F9" w:rsidRDefault="00F116F9">
      <w:pPr>
        <w:rPr>
          <w:rFonts w:ascii="Times New Roman" w:hAnsi="Times New Roman"/>
        </w:rPr>
      </w:pPr>
    </w:p>
    <w:p w:rsidR="00F116F9" w:rsidRPr="00F700A1" w:rsidRDefault="00F116F9" w:rsidP="00F700A1">
      <w:pPr>
        <w:jc w:val="center"/>
        <w:rPr>
          <w:rFonts w:ascii="Times New Roman" w:hAnsi="Times New Roman"/>
          <w:sz w:val="28"/>
        </w:rPr>
      </w:pPr>
      <w:r w:rsidRPr="00F700A1">
        <w:rPr>
          <w:rFonts w:ascii="Times New Roman" w:hAnsi="Times New Roman"/>
          <w:b/>
          <w:sz w:val="28"/>
        </w:rPr>
        <w:t>КРЫМСКАЯ ГЕМОРРАГИЧЕСКАЯ ЛИХОРАДКА</w:t>
      </w:r>
    </w:p>
    <w:p w:rsidR="00F116F9" w:rsidRPr="00F700A1" w:rsidRDefault="00F116F9" w:rsidP="00F700A1">
      <w:pPr>
        <w:pStyle w:val="Heading4"/>
      </w:pPr>
    </w:p>
    <w:p w:rsidR="00F116F9" w:rsidRPr="00F700A1" w:rsidRDefault="00F116F9" w:rsidP="00F700A1">
      <w:pPr>
        <w:pStyle w:val="BodyText"/>
      </w:pPr>
      <w:r w:rsidRPr="00F700A1">
        <w:tab/>
      </w:r>
      <w:r w:rsidRPr="00F700A1">
        <w:rPr>
          <w:b/>
        </w:rPr>
        <w:t>КРЫМСКАЯ ГЕМОРРАГИЧЕСКАЯ ЛИХОРАДКА (КГЛ)</w:t>
      </w:r>
      <w:r w:rsidRPr="00F700A1">
        <w:t xml:space="preserve"> – опасная для жизни людей инфекционная болезнь, сезонные проявления которой – апрель – сентябрь.</w:t>
      </w:r>
    </w:p>
    <w:p w:rsidR="00F116F9" w:rsidRPr="00F700A1" w:rsidRDefault="00F116F9" w:rsidP="00F700A1">
      <w:pPr>
        <w:pStyle w:val="BodyText"/>
      </w:pPr>
      <w:r w:rsidRPr="00F700A1">
        <w:tab/>
      </w:r>
      <w:r w:rsidRPr="00F700A1">
        <w:rPr>
          <w:b/>
        </w:rPr>
        <w:t>КГЛ</w:t>
      </w:r>
      <w:r w:rsidRPr="00F700A1">
        <w:t xml:space="preserve"> – природно-очаговая инфекция. Это значит, что вирус – возбудитель болезни может сохраняться в природных условиях в клещах, которые сохраняют его пожизненно и передают потомству.</w:t>
      </w:r>
      <w:r w:rsidRPr="00F700A1">
        <w:rPr>
          <w:b/>
        </w:rPr>
        <w:t xml:space="preserve"> </w:t>
      </w:r>
      <w:r w:rsidRPr="00F700A1">
        <w:t xml:space="preserve">Клещи обитают в основном на целинных (не вспахиваемых) участках (балки, овраги, лес, лесопосадки и др.), где могут нападать на человека. Естественными прокормителями клещей являются дикие, домашние животные (коровы, козы, овцы, лошади, зайцы, грызуны).  </w:t>
      </w:r>
    </w:p>
    <w:p w:rsidR="00F116F9" w:rsidRPr="00F700A1" w:rsidRDefault="00F116F9" w:rsidP="00F700A1">
      <w:pPr>
        <w:pStyle w:val="Heading2"/>
        <w:ind w:firstLine="708"/>
        <w:rPr>
          <w:szCs w:val="32"/>
        </w:rPr>
      </w:pPr>
      <w:r w:rsidRPr="00F700A1">
        <w:rPr>
          <w:szCs w:val="32"/>
        </w:rPr>
        <w:t>Особенно опасно для жизни человека – снятие клещей с КРС, МРС и других животных и раздавливание их руками.</w:t>
      </w:r>
    </w:p>
    <w:p w:rsidR="00F116F9" w:rsidRPr="00F700A1" w:rsidRDefault="00F116F9" w:rsidP="00F700A1">
      <w:pPr>
        <w:jc w:val="both"/>
        <w:rPr>
          <w:rFonts w:ascii="Times New Roman" w:hAnsi="Times New Roman"/>
          <w:sz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иаломма" style="position:absolute;left:0;text-align:left;margin-left:400.65pt;margin-top:30.35pt;width:135.75pt;height:89.25pt;z-index:251658240;visibility:visible">
            <v:imagedata r:id="rId4" o:title=""/>
            <w10:wrap type="square"/>
          </v:shape>
        </w:pict>
      </w:r>
      <w:r w:rsidRPr="00F700A1">
        <w:rPr>
          <w:rFonts w:ascii="Times New Roman" w:hAnsi="Times New Roman"/>
          <w:b/>
          <w:sz w:val="28"/>
        </w:rPr>
        <w:tab/>
        <w:t xml:space="preserve">Заразиться человек может </w:t>
      </w:r>
      <w:r w:rsidRPr="00F700A1">
        <w:rPr>
          <w:rFonts w:ascii="Times New Roman" w:hAnsi="Times New Roman"/>
          <w:sz w:val="28"/>
        </w:rPr>
        <w:t xml:space="preserve">при </w:t>
      </w:r>
      <w:r w:rsidRPr="00F700A1">
        <w:rPr>
          <w:rFonts w:ascii="Times New Roman" w:hAnsi="Times New Roman"/>
          <w:b/>
          <w:sz w:val="28"/>
          <w:u w:val="single"/>
        </w:rPr>
        <w:t>присасывании на тело зараженного клеща,</w:t>
      </w:r>
      <w:r w:rsidRPr="00F700A1">
        <w:rPr>
          <w:rFonts w:ascii="Times New Roman" w:hAnsi="Times New Roman"/>
          <w:sz w:val="28"/>
        </w:rPr>
        <w:t xml:space="preserve"> при </w:t>
      </w:r>
      <w:r w:rsidRPr="00F700A1">
        <w:rPr>
          <w:rFonts w:ascii="Times New Roman" w:hAnsi="Times New Roman"/>
          <w:b/>
          <w:sz w:val="28"/>
          <w:u w:val="single"/>
        </w:rPr>
        <w:t>раздавливании клещей</w:t>
      </w:r>
      <w:r w:rsidRPr="00F700A1">
        <w:rPr>
          <w:rFonts w:ascii="Times New Roman" w:hAnsi="Times New Roman"/>
          <w:sz w:val="28"/>
        </w:rPr>
        <w:t xml:space="preserve"> и попадании содержимого и крови на слизистые рта, глаз, ссадины на руках, что может случиться при стрижке овец, убое и разделке заклещевленного крупного и мелкого рогатого скота. </w:t>
      </w:r>
    </w:p>
    <w:p w:rsidR="00F116F9" w:rsidRPr="00F700A1" w:rsidRDefault="00F116F9" w:rsidP="00F700A1">
      <w:pPr>
        <w:jc w:val="both"/>
        <w:rPr>
          <w:rFonts w:ascii="Times New Roman" w:hAnsi="Times New Roman"/>
          <w:sz w:val="28"/>
        </w:rPr>
      </w:pPr>
      <w:r w:rsidRPr="00F700A1">
        <w:rPr>
          <w:rFonts w:ascii="Times New Roman" w:hAnsi="Times New Roman"/>
          <w:sz w:val="28"/>
        </w:rPr>
        <w:tab/>
      </w:r>
      <w:r w:rsidRPr="00F700A1">
        <w:rPr>
          <w:rFonts w:ascii="Times New Roman" w:hAnsi="Times New Roman"/>
          <w:b/>
          <w:sz w:val="28"/>
        </w:rPr>
        <w:t xml:space="preserve">Заражение людей через укус клеща может </w:t>
      </w:r>
      <w:r w:rsidRPr="00F700A1">
        <w:rPr>
          <w:rFonts w:ascii="Times New Roman" w:hAnsi="Times New Roman"/>
          <w:sz w:val="28"/>
        </w:rPr>
        <w:t>произойти при пребывании людей в поле, на сенокосе, уходе за животными, при отдыхе на природе, в посадках, особенно, где имеются гнезда грачей. На этих птицах и других (вороны, сороки) могут быть также клещи.</w:t>
      </w:r>
    </w:p>
    <w:p w:rsidR="00F116F9" w:rsidRPr="00F700A1" w:rsidRDefault="00F116F9" w:rsidP="00F700A1">
      <w:pPr>
        <w:jc w:val="both"/>
        <w:rPr>
          <w:rFonts w:ascii="Times New Roman" w:hAnsi="Times New Roman"/>
          <w:sz w:val="28"/>
        </w:rPr>
      </w:pPr>
      <w:r w:rsidRPr="00F700A1">
        <w:rPr>
          <w:rFonts w:ascii="Times New Roman" w:hAnsi="Times New Roman"/>
          <w:sz w:val="28"/>
        </w:rPr>
        <w:tab/>
        <w:t>Источником заражения может быть заяц-русак, чья шкура используется для приготовления меховых изделий (шапок и др.), еж ушастый, которого могут дети принести в домашний «живой уголок». Клещи могут переползать на человека с домашних животных, в т.ч. с собак, вернувшихся с мест обитания клещей.</w:t>
      </w:r>
    </w:p>
    <w:p w:rsidR="00F116F9" w:rsidRPr="00F700A1" w:rsidRDefault="00F116F9" w:rsidP="00F700A1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Рисунок 3" o:spid="_x0000_s1027" type="#_x0000_t75" alt="7" style="position:absolute;left:0;text-align:left;margin-left:.3pt;margin-top:22.2pt;width:131.25pt;height:101.25pt;z-index:251659264;visibility:visible">
            <v:imagedata r:id="rId5" o:title=""/>
            <w10:wrap type="square"/>
          </v:shape>
        </w:pict>
      </w:r>
      <w:r w:rsidRPr="00F700A1">
        <w:rPr>
          <w:rFonts w:ascii="Times New Roman" w:hAnsi="Times New Roman"/>
          <w:sz w:val="28"/>
          <w:szCs w:val="28"/>
        </w:rPr>
        <w:t xml:space="preserve">      </w:t>
      </w:r>
      <w:r w:rsidRPr="00F700A1">
        <w:rPr>
          <w:rFonts w:ascii="Times New Roman" w:hAnsi="Times New Roman"/>
          <w:b/>
          <w:sz w:val="28"/>
          <w:szCs w:val="28"/>
          <w:u w:val="single"/>
        </w:rPr>
        <w:t>Первые признаки заболевания</w:t>
      </w:r>
      <w:r w:rsidRPr="00F700A1">
        <w:rPr>
          <w:rFonts w:ascii="Times New Roman" w:hAnsi="Times New Roman"/>
          <w:sz w:val="28"/>
          <w:szCs w:val="28"/>
        </w:rPr>
        <w:t xml:space="preserve">: озноб, жар, повышение температуры до 39-40-41ºС, сильная головная боль, боли в пояснице, мышцах, ломота во всем теле, нередко тошнота, общая слабость, через 2-4 дня температура может снизиться, но состояние остается без улучшения; понижение температуры является как бы предвестником возможного наступления у заболевших кровотечения из различных органов. </w:t>
      </w:r>
    </w:p>
    <w:p w:rsidR="00F116F9" w:rsidRPr="00F700A1" w:rsidRDefault="00F116F9" w:rsidP="00F700A1">
      <w:pPr>
        <w:jc w:val="both"/>
        <w:rPr>
          <w:rFonts w:ascii="Times New Roman" w:hAnsi="Times New Roman"/>
          <w:sz w:val="28"/>
          <w:szCs w:val="28"/>
        </w:rPr>
      </w:pPr>
    </w:p>
    <w:p w:rsidR="00F116F9" w:rsidRPr="00F700A1" w:rsidRDefault="00F116F9" w:rsidP="00F700A1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700A1">
        <w:rPr>
          <w:rFonts w:ascii="Times New Roman" w:hAnsi="Times New Roman"/>
          <w:b/>
          <w:sz w:val="28"/>
          <w:szCs w:val="28"/>
        </w:rPr>
        <w:t>При несвоевременном лечении человека, заболевание КГЛ может быть смертельным, поэтому при укусах клещами необходимо сразу же обратиться в медицинское учреждение.</w:t>
      </w:r>
    </w:p>
    <w:p w:rsidR="00F116F9" w:rsidRPr="00F700A1" w:rsidRDefault="00F116F9" w:rsidP="00F700A1">
      <w:pPr>
        <w:jc w:val="both"/>
        <w:rPr>
          <w:rFonts w:ascii="Times New Roman" w:hAnsi="Times New Roman"/>
          <w:sz w:val="28"/>
        </w:rPr>
      </w:pPr>
    </w:p>
    <w:p w:rsidR="00F116F9" w:rsidRPr="00F700A1" w:rsidRDefault="00F116F9" w:rsidP="00F700A1">
      <w:pPr>
        <w:jc w:val="both"/>
        <w:rPr>
          <w:rFonts w:ascii="Times New Roman" w:hAnsi="Times New Roman"/>
          <w:sz w:val="28"/>
          <w:szCs w:val="28"/>
        </w:rPr>
      </w:pPr>
      <w:r w:rsidRPr="00F700A1">
        <w:rPr>
          <w:rFonts w:ascii="Times New Roman" w:hAnsi="Times New Roman"/>
          <w:sz w:val="28"/>
        </w:rPr>
        <w:tab/>
      </w:r>
      <w:r w:rsidRPr="00F700A1">
        <w:rPr>
          <w:rFonts w:ascii="Times New Roman" w:hAnsi="Times New Roman"/>
          <w:b/>
          <w:sz w:val="28"/>
          <w:szCs w:val="28"/>
        </w:rPr>
        <w:t xml:space="preserve">Удалять клещей самостоятельно не желательно! </w:t>
      </w:r>
      <w:r w:rsidRPr="00F700A1">
        <w:rPr>
          <w:rFonts w:ascii="Times New Roman" w:hAnsi="Times New Roman"/>
          <w:sz w:val="28"/>
          <w:szCs w:val="28"/>
        </w:rPr>
        <w:t xml:space="preserve">В случае необходимости снимать их желательно  в медицинских перчатках или прикрыв клеща тонким полиэтиленом и очень осторожно, чтобы не раздавить и не оторвать хоботок, клеща взять большим и указательным пальцами, легко повернуть направо, налево и вытащить; ранку обработать йодом, </w:t>
      </w:r>
      <w:r w:rsidRPr="00F700A1">
        <w:rPr>
          <w:rFonts w:ascii="Times New Roman" w:hAnsi="Times New Roman"/>
          <w:sz w:val="28"/>
          <w:szCs w:val="28"/>
          <w:u w:val="single"/>
        </w:rPr>
        <w:t>а клеща поместить во флакон и обязательно доставить в медицинское учреждение</w:t>
      </w:r>
      <w:r w:rsidRPr="00F700A1">
        <w:rPr>
          <w:rFonts w:ascii="Times New Roman" w:hAnsi="Times New Roman"/>
          <w:sz w:val="28"/>
          <w:szCs w:val="28"/>
        </w:rPr>
        <w:t>.</w:t>
      </w:r>
    </w:p>
    <w:p w:rsidR="00F116F9" w:rsidRPr="00F700A1" w:rsidRDefault="00F116F9" w:rsidP="00F700A1">
      <w:pPr>
        <w:ind w:left="900" w:hanging="900"/>
        <w:jc w:val="both"/>
        <w:rPr>
          <w:rFonts w:ascii="Times New Roman" w:hAnsi="Times New Roman"/>
          <w:b/>
          <w:i/>
        </w:rPr>
      </w:pPr>
    </w:p>
    <w:p w:rsidR="00F116F9" w:rsidRPr="00F700A1" w:rsidRDefault="00F116F9" w:rsidP="00F700A1">
      <w:pPr>
        <w:ind w:left="900" w:hanging="900"/>
        <w:jc w:val="both"/>
        <w:rPr>
          <w:rFonts w:ascii="Times New Roman" w:hAnsi="Times New Roman"/>
          <w:b/>
          <w:i/>
          <w:sz w:val="28"/>
          <w:szCs w:val="28"/>
        </w:rPr>
      </w:pPr>
      <w:r w:rsidRPr="00F700A1">
        <w:rPr>
          <w:rFonts w:ascii="Times New Roman" w:hAnsi="Times New Roman"/>
          <w:b/>
          <w:i/>
        </w:rPr>
        <w:t>Филиал ФБУЗ Центр гигиены и эпидемиологии в Ростовской области» в городе Сальске</w:t>
      </w:r>
    </w:p>
    <w:p w:rsidR="00F116F9" w:rsidRPr="00F700A1" w:rsidRDefault="00F116F9" w:rsidP="00F700A1">
      <w:pPr>
        <w:pStyle w:val="Title"/>
        <w:rPr>
          <w:b/>
          <w:sz w:val="72"/>
        </w:rPr>
      </w:pPr>
      <w:r w:rsidRPr="00F700A1">
        <w:rPr>
          <w:b/>
          <w:sz w:val="72"/>
        </w:rPr>
        <w:t>ЕСЛИ ВАС УКУСИЛ КЛЕЩ:</w:t>
      </w:r>
    </w:p>
    <w:p w:rsidR="00F116F9" w:rsidRPr="00F700A1" w:rsidRDefault="00F116F9" w:rsidP="00F700A1">
      <w:pPr>
        <w:pStyle w:val="Title"/>
        <w:rPr>
          <w:b/>
          <w:sz w:val="36"/>
        </w:rPr>
      </w:pPr>
    </w:p>
    <w:p w:rsidR="00F116F9" w:rsidRPr="00F700A1" w:rsidRDefault="00F116F9" w:rsidP="00F700A1">
      <w:pPr>
        <w:pStyle w:val="BodyText"/>
        <w:jc w:val="center"/>
        <w:rPr>
          <w:b/>
          <w:sz w:val="44"/>
        </w:rPr>
      </w:pPr>
      <w:r w:rsidRPr="00F700A1">
        <w:rPr>
          <w:b/>
          <w:sz w:val="44"/>
        </w:rPr>
        <w:t>ОСТОРОЖНО, НЕ РАЗДАВЛИВАЯ, ЗАХВАТИВ КЛЕЩА БОЛЬШИМ И УКАЗАТЕЛЬНЫМ ПАЛЬЦАМИ ЛЕГКО ПОВЕРНУТЬ НАПРАВО, НАЛЕВО, А ЗАТЕМ ВЫТАЩИТЬ ЕГО.</w:t>
      </w:r>
    </w:p>
    <w:p w:rsidR="00F116F9" w:rsidRPr="00F700A1" w:rsidRDefault="00F116F9" w:rsidP="00F700A1">
      <w:pPr>
        <w:jc w:val="center"/>
        <w:rPr>
          <w:rFonts w:ascii="Times New Roman" w:hAnsi="Times New Roman"/>
          <w:b/>
          <w:sz w:val="52"/>
        </w:rPr>
      </w:pPr>
      <w:r w:rsidRPr="00F700A1">
        <w:rPr>
          <w:rFonts w:ascii="Times New Roman" w:hAnsi="Times New Roman"/>
          <w:b/>
          <w:sz w:val="52"/>
        </w:rPr>
        <w:t>Снимать клеща желательно в медицинских перчатках.</w:t>
      </w:r>
    </w:p>
    <w:p w:rsidR="00F116F9" w:rsidRPr="00F700A1" w:rsidRDefault="00F116F9" w:rsidP="00F700A1">
      <w:pPr>
        <w:jc w:val="center"/>
        <w:rPr>
          <w:rFonts w:ascii="Times New Roman" w:hAnsi="Times New Roman"/>
          <w:b/>
          <w:sz w:val="52"/>
        </w:rPr>
      </w:pPr>
    </w:p>
    <w:p w:rsidR="00F116F9" w:rsidRPr="00F700A1" w:rsidRDefault="00F116F9" w:rsidP="00F700A1">
      <w:pPr>
        <w:pStyle w:val="BodyText2"/>
      </w:pPr>
      <w:r w:rsidRPr="00F700A1">
        <w:t xml:space="preserve">Клеща </w:t>
      </w:r>
      <w:r w:rsidRPr="00F700A1">
        <w:rPr>
          <w:i/>
        </w:rPr>
        <w:t>обязательно</w:t>
      </w:r>
      <w:r w:rsidRPr="00F700A1">
        <w:t xml:space="preserve"> доставить в медицинское учреждение в закрытой баночке.</w:t>
      </w:r>
    </w:p>
    <w:p w:rsidR="00F116F9" w:rsidRPr="00F700A1" w:rsidRDefault="00F116F9" w:rsidP="00F700A1">
      <w:pPr>
        <w:jc w:val="center"/>
        <w:rPr>
          <w:rFonts w:ascii="Times New Roman" w:hAnsi="Times New Roman"/>
          <w:sz w:val="44"/>
        </w:rPr>
      </w:pPr>
      <w:r w:rsidRPr="00F700A1">
        <w:rPr>
          <w:rFonts w:ascii="Times New Roman" w:hAnsi="Times New Roman"/>
          <w:sz w:val="44"/>
        </w:rPr>
        <w:t>Рану обработать йодом. В течение 14 дней стараться не простужаться, измерять температуру.</w:t>
      </w:r>
    </w:p>
    <w:p w:rsidR="00F116F9" w:rsidRPr="00F700A1" w:rsidRDefault="00F116F9" w:rsidP="00F700A1">
      <w:pPr>
        <w:ind w:left="900"/>
        <w:jc w:val="center"/>
        <w:rPr>
          <w:rFonts w:ascii="Times New Roman" w:hAnsi="Times New Roman"/>
          <w:b/>
          <w:sz w:val="48"/>
        </w:rPr>
      </w:pPr>
      <w:r w:rsidRPr="00F700A1">
        <w:rPr>
          <w:rFonts w:ascii="Times New Roman" w:hAnsi="Times New Roman"/>
          <w:b/>
          <w:sz w:val="48"/>
        </w:rPr>
        <w:t>При подъеме температуры немедленно обратиться к врачу</w:t>
      </w:r>
    </w:p>
    <w:p w:rsidR="00F116F9" w:rsidRPr="00F700A1" w:rsidRDefault="00F116F9" w:rsidP="00F700A1">
      <w:pPr>
        <w:ind w:left="900" w:hanging="900"/>
        <w:jc w:val="center"/>
        <w:rPr>
          <w:rFonts w:ascii="Times New Roman" w:hAnsi="Times New Roman"/>
          <w:b/>
          <w:sz w:val="48"/>
        </w:rPr>
      </w:pPr>
      <w:r w:rsidRPr="00F700A1">
        <w:rPr>
          <w:rFonts w:ascii="Times New Roman" w:hAnsi="Times New Roman"/>
          <w:b/>
          <w:i/>
        </w:rPr>
        <w:t>Филиал ФБУЗ Центр гигиены и эпидемиологии в Ростовской области» в городе Сальске</w:t>
      </w:r>
    </w:p>
    <w:p w:rsidR="00F116F9" w:rsidRDefault="00F116F9" w:rsidP="00F700A1"/>
    <w:p w:rsidR="00F116F9" w:rsidRDefault="00F116F9" w:rsidP="00F700A1">
      <w:pPr>
        <w:jc w:val="center"/>
        <w:rPr>
          <w:rFonts w:ascii="Times New Roman" w:hAnsi="Times New Roman"/>
        </w:rPr>
      </w:pPr>
    </w:p>
    <w:p w:rsidR="00F116F9" w:rsidRDefault="00F116F9" w:rsidP="00F700A1">
      <w:pPr>
        <w:jc w:val="center"/>
        <w:rPr>
          <w:rFonts w:ascii="Times New Roman" w:hAnsi="Times New Roman"/>
        </w:rPr>
      </w:pPr>
    </w:p>
    <w:p w:rsidR="00F116F9" w:rsidRDefault="00F116F9" w:rsidP="00564825"/>
    <w:p w:rsidR="00F116F9" w:rsidRPr="00F700A1" w:rsidRDefault="00F116F9" w:rsidP="00F700A1">
      <w:pPr>
        <w:jc w:val="center"/>
        <w:rPr>
          <w:rFonts w:ascii="Times New Roman" w:hAnsi="Times New Roman"/>
        </w:rPr>
      </w:pPr>
    </w:p>
    <w:sectPr w:rsidR="00F116F9" w:rsidRPr="00F700A1" w:rsidSect="00C4657D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0A1"/>
    <w:rsid w:val="0001785E"/>
    <w:rsid w:val="00024A59"/>
    <w:rsid w:val="001172BE"/>
    <w:rsid w:val="001F278D"/>
    <w:rsid w:val="002C18A8"/>
    <w:rsid w:val="003004FC"/>
    <w:rsid w:val="004B080C"/>
    <w:rsid w:val="005362C1"/>
    <w:rsid w:val="00564825"/>
    <w:rsid w:val="005D5395"/>
    <w:rsid w:val="006C1F80"/>
    <w:rsid w:val="007E3BBD"/>
    <w:rsid w:val="00807243"/>
    <w:rsid w:val="00907274"/>
    <w:rsid w:val="0097646F"/>
    <w:rsid w:val="00A4764F"/>
    <w:rsid w:val="00A82E4F"/>
    <w:rsid w:val="00AD43FF"/>
    <w:rsid w:val="00B6302B"/>
    <w:rsid w:val="00C133DD"/>
    <w:rsid w:val="00C4657D"/>
    <w:rsid w:val="00D14C66"/>
    <w:rsid w:val="00D924FA"/>
    <w:rsid w:val="00E74200"/>
    <w:rsid w:val="00F116F9"/>
    <w:rsid w:val="00F1289B"/>
    <w:rsid w:val="00F45F63"/>
    <w:rsid w:val="00F700A1"/>
    <w:rsid w:val="00F70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F80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F700A1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00A1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700A1"/>
    <w:rPr>
      <w:rFonts w:ascii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700A1"/>
    <w:rPr>
      <w:rFonts w:ascii="Times New Roman" w:hAnsi="Times New Roman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7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00A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700A1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700A1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700A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700A1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F700A1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700A1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F700A1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700A1"/>
    <w:rPr>
      <w:lang w:eastAsia="en-US"/>
    </w:rPr>
  </w:style>
  <w:style w:type="paragraph" w:styleId="NormalWeb">
    <w:name w:val="Normal (Web)"/>
    <w:basedOn w:val="Normal"/>
    <w:uiPriority w:val="99"/>
    <w:rsid w:val="00564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">
    <w:name w:val="highlight"/>
    <w:uiPriority w:val="99"/>
    <w:rsid w:val="005648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461</Words>
  <Characters>2628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 26</dc:creator>
  <cp:keywords/>
  <dc:description/>
  <cp:lastModifiedBy>1</cp:lastModifiedBy>
  <cp:revision>7</cp:revision>
  <dcterms:created xsi:type="dcterms:W3CDTF">2013-05-07T13:36:00Z</dcterms:created>
  <dcterms:modified xsi:type="dcterms:W3CDTF">2014-05-14T22:38:00Z</dcterms:modified>
</cp:coreProperties>
</file>